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877" w:rsidRPr="00AD2375" w:rsidRDefault="00365877" w:rsidP="00365877">
      <w:pPr>
        <w:pStyle w:val="NoSpacing"/>
      </w:pPr>
      <w:r w:rsidRPr="00AD2375">
        <w:rPr>
          <w:noProof/>
          <w:u w:val="single"/>
        </w:rPr>
        <w:t>William</w:t>
      </w:r>
      <w:r w:rsidRPr="00AD2375">
        <w:rPr>
          <w:u w:val="single"/>
        </w:rPr>
        <w:t xml:space="preserve"> </w:t>
      </w:r>
      <w:r w:rsidRPr="00AD2375">
        <w:rPr>
          <w:noProof/>
          <w:u w:val="single"/>
        </w:rPr>
        <w:t>at FRETHE</w:t>
      </w:r>
      <w:r>
        <w:rPr>
          <w:noProof/>
        </w:rPr>
        <w:t xml:space="preserve">    (fl.1506)</w:t>
      </w:r>
    </w:p>
    <w:p w:rsidR="00365877" w:rsidRDefault="00365877" w:rsidP="00365877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Wychling, Kent.</w:t>
      </w:r>
    </w:p>
    <w:p w:rsidR="00365877" w:rsidRDefault="00365877" w:rsidP="00365877">
      <w:pPr>
        <w:pStyle w:val="NoSpacing"/>
      </w:pPr>
    </w:p>
    <w:p w:rsidR="00365877" w:rsidRDefault="00365877" w:rsidP="00365877">
      <w:pPr>
        <w:pStyle w:val="NoSpacing"/>
      </w:pPr>
    </w:p>
    <w:p w:rsidR="00365877" w:rsidRDefault="00365877" w:rsidP="00365877">
      <w:pPr>
        <w:pStyle w:val="NoSpacing"/>
        <w:ind w:firstLine="720"/>
      </w:pPr>
      <w:r w:rsidRPr="00213225">
        <w:rPr>
          <w:noProof/>
        </w:rPr>
        <w:t>1506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p.377)  </w:t>
      </w:r>
    </w:p>
    <w:p w:rsidR="00365877" w:rsidRDefault="00365877" w:rsidP="00365877">
      <w:pPr>
        <w:pStyle w:val="NoSpacing"/>
      </w:pPr>
    </w:p>
    <w:p w:rsidR="00365877" w:rsidRDefault="00365877" w:rsidP="00365877">
      <w:pPr>
        <w:pStyle w:val="NoSpacing"/>
      </w:pPr>
    </w:p>
    <w:p w:rsidR="00365877" w:rsidRDefault="00365877" w:rsidP="00365877">
      <w:pPr>
        <w:pStyle w:val="NoSpacing"/>
      </w:pPr>
      <w:r>
        <w:t>22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877" w:rsidRDefault="00365877" w:rsidP="00920DE3">
      <w:pPr>
        <w:spacing w:after="0" w:line="240" w:lineRule="auto"/>
      </w:pPr>
      <w:r>
        <w:separator/>
      </w:r>
    </w:p>
  </w:endnote>
  <w:endnote w:type="continuationSeparator" w:id="0">
    <w:p w:rsidR="00365877" w:rsidRDefault="003658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877" w:rsidRDefault="00365877" w:rsidP="00920DE3">
      <w:pPr>
        <w:spacing w:after="0" w:line="240" w:lineRule="auto"/>
      </w:pPr>
      <w:r>
        <w:separator/>
      </w:r>
    </w:p>
  </w:footnote>
  <w:footnote w:type="continuationSeparator" w:id="0">
    <w:p w:rsidR="00365877" w:rsidRDefault="003658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77"/>
    <w:rsid w:val="00120749"/>
    <w:rsid w:val="0036587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2014-07-23T21:41:00Z</dcterms:created>
  <dcterms:modified xsi:type="dcterms:W3CDTF">2014-07-23T21:42:00Z</dcterms:modified>
</cp:coreProperties>
</file>